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56BDA" w14:textId="77777777" w:rsidR="00DD30C7" w:rsidRDefault="00DD30C7" w:rsidP="00DD30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SOMERVYLE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133765B0" w14:textId="77777777" w:rsidR="00DD30C7" w:rsidRDefault="00DD30C7" w:rsidP="00DD30C7">
      <w:pPr>
        <w:rPr>
          <w:rFonts w:ascii="Times New Roman" w:hAnsi="Times New Roman" w:cs="Times New Roman"/>
          <w:sz w:val="24"/>
          <w:szCs w:val="24"/>
        </w:rPr>
      </w:pPr>
    </w:p>
    <w:p w14:paraId="4F44BC18" w14:textId="77777777" w:rsidR="00DD30C7" w:rsidRDefault="00DD30C7" w:rsidP="00DD30C7">
      <w:pPr>
        <w:rPr>
          <w:rFonts w:ascii="Times New Roman" w:hAnsi="Times New Roman" w:cs="Times New Roman"/>
          <w:sz w:val="24"/>
          <w:szCs w:val="24"/>
        </w:rPr>
      </w:pPr>
    </w:p>
    <w:p w14:paraId="1AF0D68A" w14:textId="77777777" w:rsidR="00DD30C7" w:rsidRDefault="00DD30C7" w:rsidP="00DD30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Jan.1402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Gloucestershire.</w:t>
      </w:r>
    </w:p>
    <w:p w14:paraId="24631C3D" w14:textId="77777777" w:rsidR="00DD30C7" w:rsidRDefault="00DD30C7" w:rsidP="00DD30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p.144)</w:t>
      </w:r>
    </w:p>
    <w:p w14:paraId="093F1B2B" w14:textId="77777777" w:rsidR="00DD30C7" w:rsidRDefault="00DD30C7" w:rsidP="00DD30C7">
      <w:pPr>
        <w:rPr>
          <w:rFonts w:ascii="Times New Roman" w:hAnsi="Times New Roman" w:cs="Times New Roman"/>
          <w:sz w:val="24"/>
          <w:szCs w:val="24"/>
        </w:rPr>
      </w:pPr>
    </w:p>
    <w:p w14:paraId="5501ED47" w14:textId="77777777" w:rsidR="00DD30C7" w:rsidRDefault="00DD30C7" w:rsidP="00DD30C7">
      <w:pPr>
        <w:rPr>
          <w:rFonts w:ascii="Times New Roman" w:hAnsi="Times New Roman" w:cs="Times New Roman"/>
          <w:sz w:val="24"/>
          <w:szCs w:val="24"/>
        </w:rPr>
      </w:pPr>
    </w:p>
    <w:p w14:paraId="45F8A086" w14:textId="77777777" w:rsidR="00DD30C7" w:rsidRDefault="00DD30C7" w:rsidP="00DD30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2021</w:t>
      </w:r>
    </w:p>
    <w:p w14:paraId="752A62D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52B2C" w14:textId="77777777" w:rsidR="00DD30C7" w:rsidRDefault="00DD30C7" w:rsidP="009139A6">
      <w:r>
        <w:separator/>
      </w:r>
    </w:p>
  </w:endnote>
  <w:endnote w:type="continuationSeparator" w:id="0">
    <w:p w14:paraId="17DDC808" w14:textId="77777777" w:rsidR="00DD30C7" w:rsidRDefault="00DD30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C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F7D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93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FC0E0" w14:textId="77777777" w:rsidR="00DD30C7" w:rsidRDefault="00DD30C7" w:rsidP="009139A6">
      <w:r>
        <w:separator/>
      </w:r>
    </w:p>
  </w:footnote>
  <w:footnote w:type="continuationSeparator" w:id="0">
    <w:p w14:paraId="5504E3B8" w14:textId="77777777" w:rsidR="00DD30C7" w:rsidRDefault="00DD30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539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C40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AC6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0C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D30C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69CF7"/>
  <w15:chartTrackingRefBased/>
  <w15:docId w15:val="{AB757AC0-21DE-456F-A060-1D939B9CD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30C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2021-06-23T12:36:00Z</dcterms:created>
  <dcterms:modified xsi:type="dcterms:W3CDTF">2021-06-23T12:36:00Z</dcterms:modified>
</cp:coreProperties>
</file>